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6860E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6860E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6860E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6860E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6860E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6860E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6860E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6860EB" w:rsidRPr="006860EB">
          <w:rPr>
            <w:b w:val="0"/>
          </w:rPr>
          <w:t xml:space="preserve"> 07143/034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6860EB" w:rsidP="00232C8F">
            <w:r>
              <w:t>Помощник врача-эпидемиолога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6860EB" w:rsidP="00232C8F">
            <w:r>
              <w:t>20463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6860EB" w:rsidRPr="006860EB">
          <w:rPr>
            <w:rStyle w:val="aa"/>
          </w:rPr>
          <w:t xml:space="preserve"> Поликлиника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6860EB" w:rsidRPr="006860EB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6860EB" w:rsidRPr="006860EB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6860EB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6860EB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6860EB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6860EB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6860EB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6860EB" w:rsidP="00C31869">
            <w:pPr>
              <w:jc w:val="center"/>
            </w:pPr>
            <w:r>
              <w:t>037-993-342 01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6860EB" w:rsidRPr="006860EB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6860EB" w:rsidRPr="006860EB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860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860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860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860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860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860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860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860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6860EB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860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860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860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860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6860EB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860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6860E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860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6860EB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6860E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860E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860E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860E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860E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860E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860E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860E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647A51" w:rsidRPr="00647A51">
          <w:rPr>
            <w:i/>
            <w:u w:val="single"/>
          </w:rPr>
          <w:t>1. Рекомендации по улучшению и оздоровлению условий труда:</w:t>
        </w:r>
        <w:r w:rsidR="00647A51" w:rsidRPr="00647A51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647A51" w:rsidRPr="00647A51">
          <w:rPr>
            <w:i/>
            <w:u w:val="single"/>
          </w:rPr>
          <w:tab/>
          <w:t>   </w:t>
        </w:r>
        <w:r w:rsidR="00647A51" w:rsidRPr="00647A51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647A51" w:rsidRPr="00647A51">
          <w:rPr>
            <w:i/>
            <w:u w:val="single"/>
          </w:rPr>
          <w:tab/>
          <w:t>   </w:t>
        </w:r>
        <w:r w:rsidR="00647A51" w:rsidRPr="00647A51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647A51" w:rsidRPr="00647A51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647A51" w:rsidRPr="00647A51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860EB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860EB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6860E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860EB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860EB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6860E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6860EB" w:rsidRPr="006860EB" w:rsidTr="006860E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60EB" w:rsidRPr="006860EB" w:rsidRDefault="006860EB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860EB" w:rsidRPr="006860EB" w:rsidRDefault="006860E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60EB" w:rsidRPr="006860EB" w:rsidRDefault="006860E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860EB" w:rsidRPr="006860EB" w:rsidRDefault="006860E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60EB" w:rsidRPr="006860EB" w:rsidRDefault="006860EB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860EB" w:rsidRPr="006860EB" w:rsidRDefault="006860E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60EB" w:rsidRPr="006860EB" w:rsidRDefault="006860EB" w:rsidP="004E51DC">
            <w:pPr>
              <w:pStyle w:val="a8"/>
            </w:pPr>
          </w:p>
        </w:tc>
      </w:tr>
      <w:tr w:rsidR="006860EB" w:rsidRPr="006860EB" w:rsidTr="006860E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860EB" w:rsidRPr="006860EB" w:rsidRDefault="006860EB" w:rsidP="004E51DC">
            <w:pPr>
              <w:pStyle w:val="a8"/>
              <w:rPr>
                <w:vertAlign w:val="superscript"/>
              </w:rPr>
            </w:pPr>
            <w:r w:rsidRPr="006860E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860EB" w:rsidRPr="006860EB" w:rsidRDefault="006860E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860EB" w:rsidRPr="006860EB" w:rsidRDefault="006860EB" w:rsidP="004E51DC">
            <w:pPr>
              <w:pStyle w:val="a8"/>
              <w:rPr>
                <w:vertAlign w:val="superscript"/>
              </w:rPr>
            </w:pPr>
            <w:r w:rsidRPr="006860E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860EB" w:rsidRPr="006860EB" w:rsidRDefault="006860E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860EB" w:rsidRPr="006860EB" w:rsidRDefault="006860EB" w:rsidP="004E51DC">
            <w:pPr>
              <w:pStyle w:val="a8"/>
              <w:rPr>
                <w:vertAlign w:val="superscript"/>
              </w:rPr>
            </w:pPr>
            <w:r w:rsidRPr="006860E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860EB" w:rsidRPr="006860EB" w:rsidRDefault="006860E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860EB" w:rsidRPr="006860EB" w:rsidRDefault="006860EB" w:rsidP="004E51DC">
            <w:pPr>
              <w:pStyle w:val="a8"/>
              <w:rPr>
                <w:vertAlign w:val="superscript"/>
              </w:rPr>
            </w:pPr>
            <w:r w:rsidRPr="006860EB">
              <w:rPr>
                <w:vertAlign w:val="superscript"/>
              </w:rPr>
              <w:t>(дата)</w:t>
            </w:r>
          </w:p>
        </w:tc>
      </w:tr>
      <w:tr w:rsidR="006860EB" w:rsidRPr="006860EB" w:rsidTr="006860E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60EB" w:rsidRPr="006860EB" w:rsidRDefault="006860EB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860EB" w:rsidRPr="006860EB" w:rsidRDefault="006860E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60EB" w:rsidRPr="006860EB" w:rsidRDefault="006860E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860EB" w:rsidRPr="006860EB" w:rsidRDefault="006860E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60EB" w:rsidRPr="006860EB" w:rsidRDefault="006860EB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860EB" w:rsidRPr="006860EB" w:rsidRDefault="006860E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60EB" w:rsidRPr="006860EB" w:rsidRDefault="006860EB" w:rsidP="004E51DC">
            <w:pPr>
              <w:pStyle w:val="a8"/>
            </w:pPr>
          </w:p>
        </w:tc>
      </w:tr>
      <w:tr w:rsidR="006860EB" w:rsidRPr="006860EB" w:rsidTr="006860E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860EB" w:rsidRPr="006860EB" w:rsidRDefault="006860EB" w:rsidP="004E51DC">
            <w:pPr>
              <w:pStyle w:val="a8"/>
              <w:rPr>
                <w:vertAlign w:val="superscript"/>
              </w:rPr>
            </w:pPr>
            <w:r w:rsidRPr="006860E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860EB" w:rsidRPr="006860EB" w:rsidRDefault="006860E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860EB" w:rsidRPr="006860EB" w:rsidRDefault="006860EB" w:rsidP="004E51DC">
            <w:pPr>
              <w:pStyle w:val="a8"/>
              <w:rPr>
                <w:vertAlign w:val="superscript"/>
              </w:rPr>
            </w:pPr>
            <w:r w:rsidRPr="006860E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860EB" w:rsidRPr="006860EB" w:rsidRDefault="006860E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860EB" w:rsidRPr="006860EB" w:rsidRDefault="006860EB" w:rsidP="004E51DC">
            <w:pPr>
              <w:pStyle w:val="a8"/>
              <w:rPr>
                <w:vertAlign w:val="superscript"/>
              </w:rPr>
            </w:pPr>
            <w:r w:rsidRPr="006860E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860EB" w:rsidRPr="006860EB" w:rsidRDefault="006860E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860EB" w:rsidRPr="006860EB" w:rsidRDefault="006860EB" w:rsidP="004E51DC">
            <w:pPr>
              <w:pStyle w:val="a8"/>
              <w:rPr>
                <w:vertAlign w:val="superscript"/>
              </w:rPr>
            </w:pPr>
            <w:r w:rsidRPr="006860EB">
              <w:rPr>
                <w:vertAlign w:val="superscript"/>
              </w:rPr>
              <w:t>(дата)</w:t>
            </w:r>
          </w:p>
        </w:tc>
      </w:tr>
      <w:tr w:rsidR="006860EB" w:rsidRPr="006860EB" w:rsidTr="006860E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60EB" w:rsidRPr="006860EB" w:rsidRDefault="006860EB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860EB" w:rsidRPr="006860EB" w:rsidRDefault="006860E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60EB" w:rsidRPr="006860EB" w:rsidRDefault="006860E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860EB" w:rsidRPr="006860EB" w:rsidRDefault="006860E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60EB" w:rsidRPr="006860EB" w:rsidRDefault="006860EB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860EB" w:rsidRPr="006860EB" w:rsidRDefault="006860E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60EB" w:rsidRPr="006860EB" w:rsidRDefault="006860EB" w:rsidP="004E51DC">
            <w:pPr>
              <w:pStyle w:val="a8"/>
            </w:pPr>
          </w:p>
        </w:tc>
      </w:tr>
      <w:tr w:rsidR="006860EB" w:rsidRPr="006860EB" w:rsidTr="006860E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860EB" w:rsidRPr="006860EB" w:rsidRDefault="006860EB" w:rsidP="004E51DC">
            <w:pPr>
              <w:pStyle w:val="a8"/>
              <w:rPr>
                <w:vertAlign w:val="superscript"/>
              </w:rPr>
            </w:pPr>
            <w:r w:rsidRPr="006860E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860EB" w:rsidRPr="006860EB" w:rsidRDefault="006860E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860EB" w:rsidRPr="006860EB" w:rsidRDefault="006860EB" w:rsidP="004E51DC">
            <w:pPr>
              <w:pStyle w:val="a8"/>
              <w:rPr>
                <w:vertAlign w:val="superscript"/>
              </w:rPr>
            </w:pPr>
            <w:r w:rsidRPr="006860E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860EB" w:rsidRPr="006860EB" w:rsidRDefault="006860E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860EB" w:rsidRPr="006860EB" w:rsidRDefault="006860EB" w:rsidP="004E51DC">
            <w:pPr>
              <w:pStyle w:val="a8"/>
              <w:rPr>
                <w:vertAlign w:val="superscript"/>
              </w:rPr>
            </w:pPr>
            <w:r w:rsidRPr="006860E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860EB" w:rsidRPr="006860EB" w:rsidRDefault="006860E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860EB" w:rsidRPr="006860EB" w:rsidRDefault="006860EB" w:rsidP="004E51DC">
            <w:pPr>
              <w:pStyle w:val="a8"/>
              <w:rPr>
                <w:vertAlign w:val="superscript"/>
              </w:rPr>
            </w:pPr>
            <w:r w:rsidRPr="006860EB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7454B8" w:rsidTr="007454B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7454B8" w:rsidRDefault="007454B8" w:rsidP="003C5C39">
            <w:pPr>
              <w:pStyle w:val="a8"/>
            </w:pPr>
            <w:r w:rsidRPr="007454B8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7454B8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7454B8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7454B8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7454B8" w:rsidRDefault="007454B8" w:rsidP="003C5C39">
            <w:pPr>
              <w:pStyle w:val="a8"/>
            </w:pPr>
            <w:r w:rsidRPr="007454B8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7454B8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7454B8" w:rsidRDefault="00647A51" w:rsidP="003C5C39">
            <w:pPr>
              <w:pStyle w:val="a8"/>
            </w:pPr>
            <w:r>
              <w:t>18.10.2016</w:t>
            </w:r>
          </w:p>
        </w:tc>
      </w:tr>
      <w:tr w:rsidR="00EF07A3" w:rsidRPr="007454B8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7454B8" w:rsidRDefault="007454B8" w:rsidP="003C5C39">
            <w:pPr>
              <w:pStyle w:val="a8"/>
              <w:rPr>
                <w:b/>
                <w:vertAlign w:val="superscript"/>
              </w:rPr>
            </w:pPr>
            <w:r w:rsidRPr="007454B8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7454B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7454B8" w:rsidRDefault="007454B8" w:rsidP="00EF07A3">
            <w:pPr>
              <w:pStyle w:val="a8"/>
              <w:rPr>
                <w:b/>
                <w:vertAlign w:val="superscript"/>
              </w:rPr>
            </w:pPr>
            <w:r w:rsidRPr="007454B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7454B8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7454B8" w:rsidRDefault="007454B8" w:rsidP="00EF07A3">
            <w:pPr>
              <w:pStyle w:val="a8"/>
              <w:rPr>
                <w:b/>
                <w:vertAlign w:val="superscript"/>
              </w:rPr>
            </w:pPr>
            <w:r w:rsidRPr="007454B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7454B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7454B8" w:rsidRDefault="007454B8" w:rsidP="00EF07A3">
            <w:pPr>
              <w:pStyle w:val="a8"/>
              <w:rPr>
                <w:vertAlign w:val="superscript"/>
              </w:rPr>
            </w:pPr>
            <w:r w:rsidRPr="007454B8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6860E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860EB" w:rsidP="004E51DC">
            <w:pPr>
              <w:pStyle w:val="a8"/>
            </w:pPr>
            <w:r>
              <w:t>Ужанова Наиля Шамильевна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6860EB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4B8" w:rsidRDefault="007454B8" w:rsidP="0076042D">
      <w:pPr>
        <w:pStyle w:val="a9"/>
      </w:pPr>
      <w:r>
        <w:separator/>
      </w:r>
    </w:p>
  </w:endnote>
  <w:endnote w:type="continuationSeparator" w:id="0">
    <w:p w:rsidR="007454B8" w:rsidRDefault="007454B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6860E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07143/034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8B4954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8B4954" w:rsidRPr="00C31869">
            <w:rPr>
              <w:rStyle w:val="ad"/>
              <w:sz w:val="20"/>
              <w:szCs w:val="20"/>
            </w:rPr>
            <w:fldChar w:fldCharType="separate"/>
          </w:r>
          <w:r w:rsidR="006860EB">
            <w:rPr>
              <w:rStyle w:val="ad"/>
              <w:noProof/>
              <w:sz w:val="20"/>
              <w:szCs w:val="20"/>
            </w:rPr>
            <w:t>1</w:t>
          </w:r>
          <w:r w:rsidR="008B4954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860EB" w:rsidRPr="006860EB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4B8" w:rsidRDefault="007454B8" w:rsidP="0076042D">
      <w:pPr>
        <w:pStyle w:val="a9"/>
      </w:pPr>
      <w:r>
        <w:separator/>
      </w:r>
    </w:p>
  </w:footnote>
  <w:footnote w:type="continuationSeparator" w:id="0">
    <w:p w:rsidR="007454B8" w:rsidRDefault="007454B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оликлиника"/>
    <w:docVar w:name="class" w:val=" не определен "/>
    <w:docVar w:name="close_doc_flag" w:val="0"/>
    <w:docVar w:name="co_classes" w:val="   "/>
    <w:docVar w:name="codeok" w:val=" 2046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34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8DCB44BA28C3436D917D4E7D3B3742B1"/>
    <w:docVar w:name="rm_id" w:val="219"/>
    <w:docVar w:name="rm_name" w:val="                                          "/>
    <w:docVar w:name="rm_number" w:val=" 07143/034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7D1DB8"/>
    <w:rsid w:val="000024F1"/>
    <w:rsid w:val="00025683"/>
    <w:rsid w:val="00046815"/>
    <w:rsid w:val="0005566C"/>
    <w:rsid w:val="00084E32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11ABF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47A51"/>
    <w:rsid w:val="006860EB"/>
    <w:rsid w:val="0069682B"/>
    <w:rsid w:val="006C28B3"/>
    <w:rsid w:val="007049EB"/>
    <w:rsid w:val="00710271"/>
    <w:rsid w:val="00717C9F"/>
    <w:rsid w:val="007454B8"/>
    <w:rsid w:val="00745D40"/>
    <w:rsid w:val="007462E1"/>
    <w:rsid w:val="0076042D"/>
    <w:rsid w:val="007657D5"/>
    <w:rsid w:val="00776AA2"/>
    <w:rsid w:val="007A4C5E"/>
    <w:rsid w:val="007D1852"/>
    <w:rsid w:val="007D1DB8"/>
    <w:rsid w:val="007D2CEA"/>
    <w:rsid w:val="00835248"/>
    <w:rsid w:val="00883461"/>
    <w:rsid w:val="008B4954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30811"/>
    <w:rsid w:val="00BA5029"/>
    <w:rsid w:val="00BC2F3C"/>
    <w:rsid w:val="00C02721"/>
    <w:rsid w:val="00C03F4A"/>
    <w:rsid w:val="00C154FC"/>
    <w:rsid w:val="00C31869"/>
    <w:rsid w:val="00C9360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2ECB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2016-10-17T12:32:00Z</dcterms:created>
  <dcterms:modified xsi:type="dcterms:W3CDTF">2016-10-18T09:21:00Z</dcterms:modified>
</cp:coreProperties>
</file>